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18EA7" w14:textId="7B88EBE4" w:rsidR="000C4973" w:rsidRDefault="000C4973" w:rsidP="000C4973">
      <w:pPr>
        <w:pStyle w:val="3GPPHeader"/>
        <w:spacing w:after="60"/>
        <w:rPr>
          <w:sz w:val="32"/>
          <w:szCs w:val="32"/>
          <w:highlight w:val="yellow"/>
        </w:rPr>
      </w:pPr>
      <w:r>
        <w:t>3GPP TSG-RAN WG2 #97bis</w:t>
      </w:r>
      <w:r>
        <w:tab/>
      </w:r>
      <w:r>
        <w:rPr>
          <w:sz w:val="32"/>
          <w:szCs w:val="32"/>
        </w:rPr>
        <w:t xml:space="preserve">Tdoc </w:t>
      </w:r>
      <w:r w:rsidRPr="002F38A4">
        <w:rPr>
          <w:sz w:val="32"/>
          <w:szCs w:val="32"/>
        </w:rPr>
        <w:t>R2-170</w:t>
      </w:r>
      <w:r w:rsidRPr="000C4973">
        <w:rPr>
          <w:sz w:val="32"/>
          <w:szCs w:val="32"/>
        </w:rPr>
        <w:t>2867</w:t>
      </w:r>
    </w:p>
    <w:p w14:paraId="355A7A42" w14:textId="77777777" w:rsidR="000C4973" w:rsidRDefault="000C4973" w:rsidP="000C4973">
      <w:pPr>
        <w:pStyle w:val="CRCoverPage"/>
        <w:outlineLvl w:val="0"/>
        <w:rPr>
          <w:b/>
          <w:noProof/>
          <w:sz w:val="24"/>
        </w:rPr>
      </w:pPr>
      <w:r>
        <w:rPr>
          <w:b/>
          <w:noProof/>
          <w:sz w:val="24"/>
        </w:rPr>
        <w:t>Spokane, WA, USA, 3</w:t>
      </w:r>
      <w:r>
        <w:rPr>
          <w:b/>
          <w:noProof/>
          <w:sz w:val="24"/>
          <w:vertAlign w:val="superscript"/>
        </w:rPr>
        <w:t>th</w:t>
      </w:r>
      <w:r>
        <w:rPr>
          <w:b/>
          <w:noProof/>
          <w:sz w:val="24"/>
        </w:rPr>
        <w:t xml:space="preserve"> – 7</w:t>
      </w:r>
      <w:r>
        <w:rPr>
          <w:b/>
          <w:noProof/>
          <w:sz w:val="24"/>
          <w:vertAlign w:val="superscript"/>
        </w:rPr>
        <w:t>th</w:t>
      </w:r>
      <w:r>
        <w:rPr>
          <w:b/>
          <w:noProof/>
          <w:sz w:val="24"/>
        </w:rPr>
        <w:t xml:space="preserve"> April 2017</w:t>
      </w:r>
    </w:p>
    <w:p w14:paraId="3B3DE2EE" w14:textId="77777777" w:rsidR="00D06E22" w:rsidRPr="00CE0424" w:rsidRDefault="00D06E22" w:rsidP="00D06E22">
      <w:pPr>
        <w:pStyle w:val="3GPPHeader"/>
      </w:pPr>
    </w:p>
    <w:p w14:paraId="4A4F422A" w14:textId="7EC70300"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0C4973" w:rsidRPr="000C4973">
        <w:rPr>
          <w:sz w:val="22"/>
          <w:szCs w:val="22"/>
          <w:lang w:val="en-US"/>
        </w:rPr>
        <w:t>10.4.2.2</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bookmarkStart w:id="0" w:name="_GoBack"/>
      <w:bookmarkEnd w:id="0"/>
    </w:p>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7" w:name="_Toc473909635"/>
      <w:bookmarkStart w:id="8" w:name="_Toc473909697"/>
      <w:bookmarkStart w:id="9" w:name="_Toc473909732"/>
      <w:bookmarkStart w:id="10" w:name="_Toc473909775"/>
      <w:bookmarkStart w:id="11" w:name="_Toc473937469"/>
      <w:bookmarkStart w:id="12" w:name="_Toc478149535"/>
      <w:r>
        <w:t xml:space="preserve">No need to </w:t>
      </w:r>
      <w:r w:rsidR="00DD1C73">
        <w:t xml:space="preserve">broadcast service </w:t>
      </w:r>
      <w:r>
        <w:t xml:space="preserve">availability information to the UE for intra-frequency </w:t>
      </w:r>
      <w:r w:rsidR="00DD1C73">
        <w:t>cell re-</w:t>
      </w:r>
      <w:r>
        <w:t>selection.</w:t>
      </w:r>
      <w:bookmarkEnd w:id="7"/>
      <w:bookmarkEnd w:id="8"/>
      <w:bookmarkEnd w:id="9"/>
      <w:bookmarkEnd w:id="10"/>
      <w:bookmarkEnd w:id="11"/>
      <w:bookmarkEnd w:id="12"/>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3" w:name="_Toc473909636"/>
      <w:bookmarkStart w:id="14"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3"/>
      <w:bookmarkEnd w:id="14"/>
    </w:p>
    <w:p w14:paraId="20393F25" w14:textId="362C667E" w:rsidR="00CB0CDA" w:rsidRPr="0074606A" w:rsidRDefault="008B2931" w:rsidP="0074606A">
      <w:pPr>
        <w:rPr>
          <w:bCs/>
        </w:rPr>
      </w:pPr>
      <w:bookmarkStart w:id="15" w:name="_Toc473909637"/>
      <w:bookmarkStart w:id="16"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5"/>
      <w:bookmarkEnd w:id="16"/>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IdleModeMobilityControlInfo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17" w:name="_Toc473909645"/>
      <w:bookmarkStart w:id="18" w:name="_Toc473909664"/>
      <w:bookmarkStart w:id="19" w:name="_Toc473909787"/>
      <w:bookmarkStart w:id="20" w:name="_Toc473937473"/>
      <w:bookmarkStart w:id="21" w:name="_Toc478149532"/>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7"/>
      <w:bookmarkEnd w:id="18"/>
      <w:bookmarkEnd w:id="19"/>
      <w:bookmarkEnd w:id="20"/>
      <w:bookmarkEnd w:id="21"/>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2" w:name="_Toc473909638"/>
      <w:bookmarkStart w:id="23" w:name="_Toc473909700"/>
      <w:bookmarkStart w:id="24" w:name="_Toc473909733"/>
      <w:r w:rsidRPr="00572E9A">
        <w:rPr>
          <w:bCs/>
        </w:rPr>
        <w:t xml:space="preserve">As can be seen by previous section it is possible to </w:t>
      </w:r>
      <w:r w:rsidR="00116830" w:rsidRPr="00572E9A">
        <w:rPr>
          <w:bCs/>
        </w:rPr>
        <w:t xml:space="preserve">minimize the amount of service availability information </w:t>
      </w:r>
      <w:r w:rsidRPr="00572E9A">
        <w:rPr>
          <w:bCs/>
        </w:rPr>
        <w:t>the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2"/>
      <w:bookmarkEnd w:id="23"/>
      <w:bookmarkEnd w:id="24"/>
    </w:p>
    <w:p w14:paraId="1C1955C5" w14:textId="27D165AE" w:rsidR="00584075" w:rsidRPr="000126C2" w:rsidRDefault="00584075" w:rsidP="00572E9A">
      <w:pPr>
        <w:pStyle w:val="ListParagraph"/>
        <w:numPr>
          <w:ilvl w:val="0"/>
          <w:numId w:val="25"/>
        </w:numPr>
        <w:rPr>
          <w:rFonts w:ascii="Arial" w:hAnsi="Arial" w:cs="Arial"/>
          <w:bCs/>
          <w:sz w:val="20"/>
        </w:rPr>
      </w:pPr>
      <w:bookmarkStart w:id="25" w:name="_Toc473909639"/>
      <w:bookmarkStart w:id="26" w:name="_Toc473909701"/>
      <w:bookmarkStart w:id="27" w:name="_Toc473909734"/>
      <w:r w:rsidRPr="000126C2">
        <w:rPr>
          <w:rFonts w:ascii="Arial" w:hAnsi="Arial" w:cs="Arial"/>
          <w:bCs/>
          <w:sz w:val="20"/>
        </w:rPr>
        <w:t xml:space="preserve">It reduces broadcast overhead or signalling, especially </w:t>
      </w:r>
      <w:r w:rsidR="00CB62FF" w:rsidRPr="000126C2">
        <w:rPr>
          <w:rFonts w:ascii="Arial" w:hAnsi="Arial" w:cs="Arial"/>
          <w:bCs/>
          <w:sz w:val="20"/>
        </w:rPr>
        <w:t>when the number of services increases</w:t>
      </w:r>
      <w:bookmarkEnd w:id="25"/>
      <w:bookmarkEnd w:id="26"/>
      <w:bookmarkEnd w:id="27"/>
    </w:p>
    <w:p w14:paraId="2445FCE7" w14:textId="4175B2C4" w:rsidR="00584075" w:rsidRPr="000126C2" w:rsidRDefault="00584075" w:rsidP="00572E9A">
      <w:pPr>
        <w:pStyle w:val="ListParagraph"/>
        <w:numPr>
          <w:ilvl w:val="0"/>
          <w:numId w:val="25"/>
        </w:numPr>
        <w:rPr>
          <w:rFonts w:ascii="Arial" w:hAnsi="Arial" w:cs="Arial"/>
          <w:bCs/>
          <w:sz w:val="20"/>
        </w:rPr>
      </w:pPr>
      <w:bookmarkStart w:id="28" w:name="_Toc473909640"/>
      <w:bookmarkStart w:id="29" w:name="_Toc473909702"/>
      <w:bookmarkStart w:id="30"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28"/>
      <w:bookmarkEnd w:id="29"/>
      <w:bookmarkEnd w:id="30"/>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1" w:name="_Toc473909646"/>
      <w:bookmarkStart w:id="32" w:name="_Toc473909665"/>
      <w:bookmarkStart w:id="33" w:name="_Toc473909788"/>
      <w:bookmarkStart w:id="34" w:name="_Toc473937474"/>
      <w:bookmarkStart w:id="35" w:name="_Toc478149533"/>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1"/>
      <w:bookmarkEnd w:id="32"/>
      <w:bookmarkEnd w:id="33"/>
      <w:bookmarkEnd w:id="34"/>
      <w:bookmarkEnd w:id="35"/>
    </w:p>
    <w:p w14:paraId="1397E018" w14:textId="7645A35C" w:rsidR="00584075" w:rsidRDefault="00584075" w:rsidP="00584075">
      <w:pPr>
        <w:pStyle w:val="Proposal"/>
      </w:pPr>
      <w:bookmarkStart w:id="36" w:name="_Toc473909647"/>
      <w:bookmarkStart w:id="37" w:name="_Toc473909666"/>
      <w:bookmarkStart w:id="38" w:name="_Toc473909789"/>
      <w:bookmarkStart w:id="39" w:name="_Toc473937475"/>
      <w:bookmarkStart w:id="40" w:name="_Toc478149534"/>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36"/>
      <w:bookmarkEnd w:id="37"/>
      <w:bookmarkEnd w:id="38"/>
      <w:bookmarkEnd w:id="39"/>
      <w:bookmarkEnd w:id="40"/>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65AB4783" w14:textId="77777777" w:rsidR="00643348" w:rsidRPr="000126C2" w:rsidRDefault="0074606A">
      <w:pPr>
        <w:pStyle w:val="TOC1"/>
        <w:rPr>
          <w:rFonts w:asciiTheme="minorHAnsi" w:eastAsiaTheme="minorEastAsia" w:hAnsiTheme="minorHAnsi" w:cstheme="minorBidi"/>
          <w:b w:val="0"/>
          <w:sz w:val="22"/>
          <w:lang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643348">
        <w:t>Observation 1</w:t>
      </w:r>
      <w:r w:rsidR="00643348" w:rsidRPr="000126C2">
        <w:rPr>
          <w:rFonts w:asciiTheme="minorHAnsi" w:eastAsiaTheme="minorEastAsia" w:hAnsiTheme="minorHAnsi" w:cstheme="minorBidi"/>
          <w:b w:val="0"/>
          <w:sz w:val="22"/>
          <w:lang w:eastAsia="sv-SE"/>
        </w:rPr>
        <w:tab/>
      </w:r>
      <w:r w:rsidR="00643348">
        <w:t>No need to broadcast service availability information to the UE for intra-frequency cell re-selection.</w:t>
      </w:r>
    </w:p>
    <w:p w14:paraId="461FCA8B" w14:textId="62DA2431" w:rsidR="00643348"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CAA0279" w14:textId="77777777" w:rsidR="00643348" w:rsidRPr="000126C2" w:rsidRDefault="00643348">
      <w:pPr>
        <w:pStyle w:val="TOC1"/>
        <w:rPr>
          <w:rFonts w:asciiTheme="minorHAnsi" w:eastAsiaTheme="minorEastAsia" w:hAnsiTheme="minorHAnsi" w:cstheme="minorBidi"/>
          <w:b w:val="0"/>
          <w:sz w:val="22"/>
          <w:lang w:eastAsia="sv-SE"/>
        </w:rPr>
      </w:pPr>
      <w:r>
        <w:t>Proposal 1</w:t>
      </w:r>
      <w:r w:rsidRPr="000126C2">
        <w:rPr>
          <w:rFonts w:asciiTheme="minorHAnsi" w:eastAsiaTheme="minorEastAsia" w:hAnsiTheme="minorHAnsi" w:cstheme="minorBidi"/>
          <w:b w:val="0"/>
          <w:sz w:val="22"/>
          <w:lang w:eastAsia="sv-SE"/>
        </w:rPr>
        <w:tab/>
      </w:r>
      <w:r>
        <w:t>It is assumed the UE should follow the same PLMN selection principles as in LTE. RAT/frequency selection based on service availability can be handled after the PLMN selection.</w:t>
      </w:r>
    </w:p>
    <w:p w14:paraId="312DBCD7" w14:textId="77777777" w:rsidR="00643348" w:rsidRPr="000126C2" w:rsidRDefault="00643348">
      <w:pPr>
        <w:pStyle w:val="TOC1"/>
        <w:rPr>
          <w:rFonts w:asciiTheme="minorHAnsi" w:eastAsiaTheme="minorEastAsia" w:hAnsiTheme="minorHAnsi" w:cstheme="minorBidi"/>
          <w:b w:val="0"/>
          <w:sz w:val="22"/>
          <w:lang w:eastAsia="sv-SE"/>
        </w:rPr>
      </w:pPr>
      <w:r>
        <w:t>Proposal 2</w:t>
      </w:r>
      <w:r w:rsidRPr="000126C2">
        <w:rPr>
          <w:rFonts w:asciiTheme="minorHAnsi" w:eastAsiaTheme="minorEastAsia" w:hAnsiTheme="minorHAnsi" w:cstheme="minorBidi"/>
          <w:b w:val="0"/>
          <w:sz w:val="22"/>
          <w:lang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42B258A0" w14:textId="77777777" w:rsidR="00643348" w:rsidRPr="000126C2" w:rsidRDefault="00643348">
      <w:pPr>
        <w:pStyle w:val="TOC1"/>
        <w:rPr>
          <w:rFonts w:asciiTheme="minorHAnsi" w:eastAsiaTheme="minorEastAsia" w:hAnsiTheme="minorHAnsi" w:cstheme="minorBidi"/>
          <w:b w:val="0"/>
          <w:sz w:val="22"/>
          <w:lang w:eastAsia="sv-SE"/>
        </w:rPr>
      </w:pPr>
      <w:r>
        <w:t>Proposal 3</w:t>
      </w:r>
      <w:r w:rsidRPr="000126C2">
        <w:rPr>
          <w:rFonts w:asciiTheme="minorHAnsi" w:eastAsiaTheme="minorEastAsia" w:hAnsiTheme="minorHAnsi" w:cstheme="minorBidi"/>
          <w:b w:val="0"/>
          <w:sz w:val="22"/>
          <w:lang w:eastAsia="sv-SE"/>
        </w:rPr>
        <w:tab/>
      </w:r>
      <w:r>
        <w:t>Service availability per frequency or RAT should, to as large extent as possible, be handled by the network without the need for the UE to be aware of it.</w:t>
      </w:r>
    </w:p>
    <w:p w14:paraId="4EFEC7C4" w14:textId="77777777" w:rsidR="00643348" w:rsidRPr="000126C2" w:rsidRDefault="00643348">
      <w:pPr>
        <w:pStyle w:val="TOC1"/>
        <w:rPr>
          <w:rFonts w:asciiTheme="minorHAnsi" w:eastAsiaTheme="minorEastAsia" w:hAnsiTheme="minorHAnsi" w:cstheme="minorBidi"/>
          <w:b w:val="0"/>
          <w:sz w:val="22"/>
          <w:lang w:eastAsia="sv-SE"/>
        </w:rPr>
      </w:pPr>
      <w:r>
        <w:t>Proposal 4</w:t>
      </w:r>
      <w:r w:rsidRPr="000126C2">
        <w:rPr>
          <w:rFonts w:asciiTheme="minorHAnsi" w:eastAsiaTheme="minorEastAsia" w:hAnsiTheme="minorHAnsi" w:cstheme="minorBidi"/>
          <w:b w:val="0"/>
          <w:sz w:val="22"/>
          <w:lang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7B2F8" w14:textId="77777777" w:rsidR="00DB1741" w:rsidRDefault="00DB1741">
      <w:r>
        <w:separator/>
      </w:r>
    </w:p>
  </w:endnote>
  <w:endnote w:type="continuationSeparator" w:id="0">
    <w:p w14:paraId="0AF8501F" w14:textId="77777777" w:rsidR="00DB1741" w:rsidRDefault="00DB1741">
      <w:r>
        <w:continuationSeparator/>
      </w:r>
    </w:p>
  </w:endnote>
  <w:endnote w:type="continuationNotice" w:id="1">
    <w:p w14:paraId="23FD074A" w14:textId="77777777" w:rsidR="00DB1741" w:rsidRDefault="00DB1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06D75BC"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18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8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D61F" w14:textId="77777777" w:rsidR="00DB1741" w:rsidRDefault="00DB1741">
      <w:r>
        <w:separator/>
      </w:r>
    </w:p>
  </w:footnote>
  <w:footnote w:type="continuationSeparator" w:id="0">
    <w:p w14:paraId="10D6E654" w14:textId="77777777" w:rsidR="00DB1741" w:rsidRDefault="00DB1741">
      <w:r>
        <w:continuationSeparator/>
      </w:r>
    </w:p>
  </w:footnote>
  <w:footnote w:type="continuationNotice" w:id="1">
    <w:p w14:paraId="2F9B731E" w14:textId="77777777" w:rsidR="00DB1741" w:rsidRDefault="00DB1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5NUHHDQN7SK2-1-114347</_dlc_DocId>
    <_dlc_DocIdUrl xmlns="08b2df90-05d3-4030-90d4-c9feeb4a1cd9">
      <Url>https://ericoll.internal.ericsson.com/sites/STAR/_layouts/DocIdRedir.aspx?ID=5NUHHDQN7SK2-1-114347</Url>
      <Description>5NUHHDQN7SK2-1-114347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6.xml><?xml version="1.0" encoding="utf-8"?>
<ds:datastoreItem xmlns:ds="http://schemas.openxmlformats.org/officeDocument/2006/customXml" ds:itemID="{CC4710A0-4156-49FA-8CEA-1E8ECB7A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1009</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2</cp:revision>
  <cp:lastPrinted>2008-01-31T06:09:00Z</cp:lastPrinted>
  <dcterms:created xsi:type="dcterms:W3CDTF">2017-03-24T19:14:00Z</dcterms:created>
  <dcterms:modified xsi:type="dcterms:W3CDTF">2017-03-24T19:14:00Z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d8c5f8a8-f504-4eb2-b173-5c5be910879d</vt:lpwstr>
  </property>
</Properties>
</file>